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2C" w:rsidRDefault="00E9552C" w:rsidP="003A02D2">
      <w:pPr>
        <w:jc w:val="right"/>
      </w:pPr>
    </w:p>
    <w:sectPr w:rsidR="00E9552C" w:rsidSect="005025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5373"/>
    <w:multiLevelType w:val="hybridMultilevel"/>
    <w:tmpl w:val="07C4424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B16C5"/>
    <w:multiLevelType w:val="hybridMultilevel"/>
    <w:tmpl w:val="D61EB8C4"/>
    <w:lvl w:ilvl="0" w:tplc="FED6FD0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977"/>
    <w:rsid w:val="000249C9"/>
    <w:rsid w:val="00060D9C"/>
    <w:rsid w:val="00104260"/>
    <w:rsid w:val="0011549D"/>
    <w:rsid w:val="00124427"/>
    <w:rsid w:val="00180B10"/>
    <w:rsid w:val="0018686D"/>
    <w:rsid w:val="001B723B"/>
    <w:rsid w:val="001F141C"/>
    <w:rsid w:val="002309D3"/>
    <w:rsid w:val="002916ED"/>
    <w:rsid w:val="002B2D62"/>
    <w:rsid w:val="002F1977"/>
    <w:rsid w:val="003A02D2"/>
    <w:rsid w:val="003D24B8"/>
    <w:rsid w:val="004D61FD"/>
    <w:rsid w:val="004E05D4"/>
    <w:rsid w:val="004E3907"/>
    <w:rsid w:val="004F4032"/>
    <w:rsid w:val="0050255E"/>
    <w:rsid w:val="0052175E"/>
    <w:rsid w:val="00563BB0"/>
    <w:rsid w:val="00590921"/>
    <w:rsid w:val="00697CAC"/>
    <w:rsid w:val="006A48F7"/>
    <w:rsid w:val="0075525C"/>
    <w:rsid w:val="008374E4"/>
    <w:rsid w:val="00865335"/>
    <w:rsid w:val="00873FCD"/>
    <w:rsid w:val="008B465E"/>
    <w:rsid w:val="00913340"/>
    <w:rsid w:val="00A00C9E"/>
    <w:rsid w:val="00A017D3"/>
    <w:rsid w:val="00A10429"/>
    <w:rsid w:val="00A616C3"/>
    <w:rsid w:val="00AF5F38"/>
    <w:rsid w:val="00B2188D"/>
    <w:rsid w:val="00BB579E"/>
    <w:rsid w:val="00BD7DAE"/>
    <w:rsid w:val="00C26B38"/>
    <w:rsid w:val="00C52BD9"/>
    <w:rsid w:val="00C56167"/>
    <w:rsid w:val="00CE131A"/>
    <w:rsid w:val="00CE6E19"/>
    <w:rsid w:val="00D51700"/>
    <w:rsid w:val="00D517DE"/>
    <w:rsid w:val="00D60192"/>
    <w:rsid w:val="00D67690"/>
    <w:rsid w:val="00DB2954"/>
    <w:rsid w:val="00DE0F63"/>
    <w:rsid w:val="00DE698C"/>
    <w:rsid w:val="00E54821"/>
    <w:rsid w:val="00E9552C"/>
    <w:rsid w:val="00F91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DE0F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E0F63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E0F63"/>
    <w:pPr>
      <w:ind w:left="720"/>
    </w:pPr>
  </w:style>
  <w:style w:type="character" w:styleId="Hyperlink">
    <w:name w:val="Hyperlink"/>
    <w:basedOn w:val="DefaultParagraphFont"/>
    <w:uiPriority w:val="99"/>
    <w:semiHidden/>
    <w:rsid w:val="00DE0F63"/>
    <w:rPr>
      <w:color w:val="0000FF"/>
      <w:u w:val="single"/>
    </w:rPr>
  </w:style>
  <w:style w:type="character" w:customStyle="1" w:styleId="TitleChar1">
    <w:name w:val="Title Char1"/>
    <w:link w:val="Title"/>
    <w:uiPriority w:val="99"/>
    <w:locked/>
    <w:rsid w:val="001B723B"/>
    <w:rPr>
      <w:rFonts w:ascii="Calibri" w:hAnsi="Calibri" w:cs="Calibri"/>
      <w:b/>
      <w:bCs/>
      <w:sz w:val="24"/>
      <w:szCs w:val="24"/>
      <w:lang w:val="ru-RU" w:eastAsia="ru-RU"/>
    </w:rPr>
  </w:style>
  <w:style w:type="paragraph" w:styleId="Title">
    <w:name w:val="Title"/>
    <w:basedOn w:val="Normal"/>
    <w:link w:val="TitleChar1"/>
    <w:uiPriority w:val="99"/>
    <w:qFormat/>
    <w:locked/>
    <w:rsid w:val="001B723B"/>
    <w:pPr>
      <w:jc w:val="center"/>
    </w:pPr>
    <w:rPr>
      <w:rFonts w:ascii="Calibri" w:eastAsia="Calibri" w:hAnsi="Calibri" w:cs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75525C"/>
    <w:rPr>
      <w:rFonts w:ascii="Cambria" w:hAnsi="Cambria" w:cs="Cambria"/>
      <w:b/>
      <w:bCs/>
      <w:kern w:val="28"/>
      <w:sz w:val="32"/>
      <w:szCs w:val="32"/>
    </w:rPr>
  </w:style>
  <w:style w:type="character" w:customStyle="1" w:styleId="BodyTextChar1">
    <w:name w:val="Body Text Char1"/>
    <w:link w:val="BodyText"/>
    <w:uiPriority w:val="99"/>
    <w:locked/>
    <w:rsid w:val="001B723B"/>
    <w:rPr>
      <w:rFonts w:ascii="Calibri" w:hAnsi="Calibri" w:cs="Calibri"/>
      <w:sz w:val="24"/>
      <w:szCs w:val="24"/>
      <w:lang w:val="ru-RU" w:eastAsia="ru-RU"/>
    </w:rPr>
  </w:style>
  <w:style w:type="paragraph" w:styleId="BodyText">
    <w:name w:val="Body Text"/>
    <w:basedOn w:val="Normal"/>
    <w:link w:val="BodyTextChar1"/>
    <w:uiPriority w:val="99"/>
    <w:rsid w:val="001B723B"/>
    <w:pPr>
      <w:spacing w:after="120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552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62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1</Pages>
  <Words>0</Words>
  <Characters>0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2020-01-31T07:58:00Z</dcterms:created>
  <dcterms:modified xsi:type="dcterms:W3CDTF">2020-02-26T10:25:00Z</dcterms:modified>
</cp:coreProperties>
</file>